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ascii="Arial" w:hAnsi="Arial" w:eastAsia="MS Mincho" w:cs="Arial"/>
          <w:b/>
          <w:sz w:val="24"/>
          <w:szCs w:val="24"/>
        </w:rPr>
      </w:pPr>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宋体" w:cs="Arial"/>
          <w:b/>
          <w:sz w:val="24"/>
          <w:szCs w:val="24"/>
          <w:lang w:val="en-US" w:eastAsia="zh-CN"/>
        </w:rPr>
        <w:tab/>
        <w:t/>
      </w:r>
      <w:r>
        <w:rPr>
          <w:rFonts w:hint="eastAsia" w:ascii="Arial" w:hAnsi="Arial" w:eastAsia="宋体" w:cs="Arial"/>
          <w:b/>
          <w:sz w:val="24"/>
          <w:szCs w:val="24"/>
          <w:lang w:val="en-US" w:eastAsia="zh-CN"/>
        </w:rPr>
        <w:tab/>
      </w:r>
      <w:bookmarkStart w:id="0" w:name="_GoBack"/>
      <w:bookmarkEnd w:id="0"/>
      <w:r>
        <w:rPr>
          <w:rFonts w:hint="eastAsia" w:ascii="Arial" w:hAnsi="Arial" w:cs="Arial"/>
          <w:b/>
          <w:sz w:val="24"/>
          <w:szCs w:val="24"/>
        </w:rPr>
        <w:t>RP-211057</w:t>
      </w:r>
    </w:p>
    <w:p>
      <w:pPr>
        <w:keepLines/>
        <w:tabs>
          <w:tab w:val="left" w:pos="567"/>
        </w:tabs>
        <w:rPr>
          <w:rFonts w:ascii="Arial" w:hAnsi="Arial" w:cs="Arial"/>
          <w:b/>
          <w:sz w:val="24"/>
          <w:szCs w:val="24"/>
        </w:rPr>
      </w:pPr>
      <w:r>
        <w:rPr>
          <w:rFonts w:ascii="Arial" w:hAnsi="Arial" w:cs="Arial"/>
          <w:b/>
          <w:sz w:val="24"/>
          <w:szCs w:val="24"/>
        </w:rPr>
        <w:t>Electronic Meeting, June 14 - 18,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9.8.2.7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RP-210347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R4-2110472</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R4-2110473</w:t>
      </w:r>
      <w:r>
        <w:rPr>
          <w:rFonts w:hint="eastAsia" w:ascii="Arial" w:hAnsi="Arial" w:cs="Times New Roman"/>
          <w:sz w:val="20"/>
          <w:szCs w:val="20"/>
          <w:lang w:val="en-US" w:eastAsia="zh-CN" w:bidi="ar-SA"/>
        </w:rPr>
        <w:t xml:space="preserve">, TR 37.717-11-31_v0.3.0,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AA6EC2"/>
    <w:rsid w:val="0BCC0D10"/>
    <w:rsid w:val="0C412A79"/>
    <w:rsid w:val="0C560C1D"/>
    <w:rsid w:val="0D2E0F35"/>
    <w:rsid w:val="0E662D2B"/>
    <w:rsid w:val="12067AE7"/>
    <w:rsid w:val="12290317"/>
    <w:rsid w:val="138C12B9"/>
    <w:rsid w:val="140053F7"/>
    <w:rsid w:val="14186722"/>
    <w:rsid w:val="15555D26"/>
    <w:rsid w:val="16C027D5"/>
    <w:rsid w:val="19BD47C7"/>
    <w:rsid w:val="1B8936E9"/>
    <w:rsid w:val="20B13188"/>
    <w:rsid w:val="214D2844"/>
    <w:rsid w:val="22C24BE5"/>
    <w:rsid w:val="23943518"/>
    <w:rsid w:val="23C253AC"/>
    <w:rsid w:val="24FF7100"/>
    <w:rsid w:val="25EB62F6"/>
    <w:rsid w:val="2720552C"/>
    <w:rsid w:val="277945D7"/>
    <w:rsid w:val="2BC87585"/>
    <w:rsid w:val="2DB835CF"/>
    <w:rsid w:val="2E187864"/>
    <w:rsid w:val="30A51B62"/>
    <w:rsid w:val="30F234D9"/>
    <w:rsid w:val="346E16D9"/>
    <w:rsid w:val="3606196A"/>
    <w:rsid w:val="39DC033C"/>
    <w:rsid w:val="39F20410"/>
    <w:rsid w:val="3A9A559E"/>
    <w:rsid w:val="3AA9731C"/>
    <w:rsid w:val="3F7930D7"/>
    <w:rsid w:val="43903663"/>
    <w:rsid w:val="44AE0A71"/>
    <w:rsid w:val="4561704B"/>
    <w:rsid w:val="486E7F54"/>
    <w:rsid w:val="489F0133"/>
    <w:rsid w:val="48DB2497"/>
    <w:rsid w:val="4C6146AA"/>
    <w:rsid w:val="4DD470DA"/>
    <w:rsid w:val="4EA11F79"/>
    <w:rsid w:val="4F691855"/>
    <w:rsid w:val="4F7208D4"/>
    <w:rsid w:val="50727CDA"/>
    <w:rsid w:val="50917AC6"/>
    <w:rsid w:val="52CB5086"/>
    <w:rsid w:val="57B60374"/>
    <w:rsid w:val="57E22220"/>
    <w:rsid w:val="59887DC6"/>
    <w:rsid w:val="5B714BCE"/>
    <w:rsid w:val="5E72698D"/>
    <w:rsid w:val="5FBC36ED"/>
    <w:rsid w:val="60E9497A"/>
    <w:rsid w:val="62E8414E"/>
    <w:rsid w:val="636F3DE9"/>
    <w:rsid w:val="63766B9B"/>
    <w:rsid w:val="65CF6AD2"/>
    <w:rsid w:val="65E14BB3"/>
    <w:rsid w:val="6616252E"/>
    <w:rsid w:val="67C97BDE"/>
    <w:rsid w:val="688A7C90"/>
    <w:rsid w:val="689B64FD"/>
    <w:rsid w:val="6EED51B9"/>
    <w:rsid w:val="70712A36"/>
    <w:rsid w:val="71FA2DBF"/>
    <w:rsid w:val="76F27EB9"/>
    <w:rsid w:val="781F075A"/>
    <w:rsid w:val="78470D48"/>
    <w:rsid w:val="79365149"/>
    <w:rsid w:val="7B8D2B3B"/>
    <w:rsid w:val="7BCD78F8"/>
    <w:rsid w:val="7CD5459B"/>
    <w:rsid w:val="7D14263A"/>
    <w:rsid w:val="7D5F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2021-06-03T03:17:57Z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